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496F71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Подгорная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496F71">
        <w:rPr>
          <w:i/>
          <w:iCs/>
        </w:rPr>
        <w:t>От 0+0 до 0+591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24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86"/>
        <w:gridCol w:w="1619"/>
        <w:gridCol w:w="2517"/>
        <w:gridCol w:w="798"/>
        <w:gridCol w:w="674"/>
        <w:gridCol w:w="831"/>
        <w:gridCol w:w="1261"/>
        <w:gridCol w:w="582"/>
        <w:gridCol w:w="863"/>
        <w:gridCol w:w="716"/>
      </w:tblGrid>
      <w:tr w:rsidR="001842E0" w:rsidRPr="00F43B53" w:rsidTr="00F43B53">
        <w:trPr>
          <w:trHeight w:val="24"/>
          <w:tblHeader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 w:rsidP="00F43B53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F43B53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5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F43B53" w:rsidTr="00F43B53">
        <w:trPr>
          <w:trHeight w:val="24"/>
          <w:tblHeader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43B53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496F71" w:rsidRPr="00F43B53" w:rsidTr="00F43B53">
        <w:trPr>
          <w:trHeight w:val="24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43B53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496F71" w:rsidRPr="00F43B53" w:rsidTr="00F43B53">
        <w:trPr>
          <w:trHeight w:val="24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0+14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496F71" w:rsidRPr="00F43B53" w:rsidTr="00F43B53">
        <w:trPr>
          <w:trHeight w:val="24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0+388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496F71" w:rsidRPr="00F43B53" w:rsidTr="00F43B53">
        <w:trPr>
          <w:trHeight w:val="24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0+410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496F71" w:rsidRPr="00F43B53" w:rsidTr="00F43B53">
        <w:trPr>
          <w:trHeight w:val="24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43B53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496F71" w:rsidRPr="00F43B53" w:rsidTr="00F43B53">
        <w:trPr>
          <w:trHeight w:val="24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43B53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496F71" w:rsidRPr="00F43B53" w:rsidTr="00F43B53">
        <w:trPr>
          <w:trHeight w:val="24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43B53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496F71" w:rsidRPr="00F43B53" w:rsidTr="00F43B53">
        <w:trPr>
          <w:trHeight w:val="24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43B53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496F71" w:rsidRPr="00F43B53" w:rsidTr="00F43B53">
        <w:trPr>
          <w:trHeight w:val="24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43B53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6F71" w:rsidRPr="00F43B53" w:rsidRDefault="00496F7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F43B53" w:rsidTr="00F43B53">
        <w:trPr>
          <w:trHeight w:val="24"/>
          <w:jc w:val="center"/>
        </w:trPr>
        <w:tc>
          <w:tcPr>
            <w:tcW w:w="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 w:rsidP="00496F71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496F71" w:rsidP="00496F7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43B53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496F71" w:rsidP="00496F71">
            <w:pPr>
              <w:rPr>
                <w:rFonts w:ascii="Arial" w:hAnsi="Arial" w:cs="Arial"/>
                <w:sz w:val="22"/>
                <w:szCs w:val="16"/>
              </w:rPr>
            </w:pPr>
            <w:r w:rsidRPr="00F43B53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 w:rsidP="00496F7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43B53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F43B53" w:rsidRDefault="00F43B53" w:rsidP="00F43B53">
      <w:pPr>
        <w:pStyle w:val="a6"/>
        <w:outlineLvl w:val="0"/>
      </w:pPr>
    </w:p>
    <w:p w:rsidR="00F43B53" w:rsidRDefault="00F43B53" w:rsidP="00F43B53">
      <w:pPr>
        <w:pStyle w:val="a6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F43B53" w:rsidRDefault="00F43B53" w:rsidP="00F43B53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Подгорная</w:t>
      </w:r>
    </w:p>
    <w:p w:rsidR="00F43B53" w:rsidRDefault="00F43B53" w:rsidP="00F43B53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0+591</w:t>
      </w:r>
    </w:p>
    <w:p w:rsidR="00F43B53" w:rsidRDefault="00F43B53" w:rsidP="00F43B53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F43B53" w:rsidRDefault="00F43B53" w:rsidP="00F43B53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25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43"/>
        <w:gridCol w:w="1311"/>
        <w:gridCol w:w="1312"/>
        <w:gridCol w:w="1239"/>
        <w:gridCol w:w="1238"/>
        <w:gridCol w:w="1238"/>
        <w:gridCol w:w="1238"/>
        <w:gridCol w:w="1239"/>
      </w:tblGrid>
      <w:tr w:rsidR="00F43B53" w:rsidTr="0065064C">
        <w:trPr>
          <w:cantSplit/>
          <w:trHeight w:val="29"/>
          <w:tblHeader/>
          <w:jc w:val="center"/>
        </w:trPr>
        <w:tc>
          <w:tcPr>
            <w:tcW w:w="44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4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39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43B53" w:rsidTr="0065064C">
        <w:trPr>
          <w:trHeight w:val="29"/>
          <w:tblHeader/>
          <w:jc w:val="center"/>
        </w:trPr>
        <w:tc>
          <w:tcPr>
            <w:tcW w:w="44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3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38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23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F43B53" w:rsidTr="0065064C">
        <w:trPr>
          <w:trHeight w:val="29"/>
          <w:tblHeader/>
          <w:jc w:val="center"/>
        </w:trPr>
        <w:tc>
          <w:tcPr>
            <w:tcW w:w="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F43B53" w:rsidTr="0065064C">
        <w:trPr>
          <w:trHeight w:val="29"/>
          <w:jc w:val="center"/>
        </w:trPr>
        <w:tc>
          <w:tcPr>
            <w:tcW w:w="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15/15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556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</w:p>
        </w:tc>
      </w:tr>
      <w:tr w:rsidR="00F43B53" w:rsidTr="0065064C">
        <w:trPr>
          <w:trHeight w:val="29"/>
          <w:jc w:val="center"/>
        </w:trPr>
        <w:tc>
          <w:tcPr>
            <w:tcW w:w="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0+565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15/15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556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F43B53" w:rsidRDefault="00F43B53" w:rsidP="00F43B53">
      <w:pPr>
        <w:pStyle w:val="a3"/>
        <w:rPr>
          <w:rFonts w:eastAsia="MS Mincho"/>
        </w:rPr>
      </w:pPr>
    </w:p>
    <w:p w:rsidR="001842E0" w:rsidRDefault="001842E0">
      <w:pPr>
        <w:pStyle w:val="a3"/>
        <w:rPr>
          <w:rFonts w:eastAsia="MS Mincho"/>
        </w:rPr>
      </w:pPr>
    </w:p>
    <w:p w:rsidR="00F43B53" w:rsidRDefault="00F43B53" w:rsidP="00F43B53">
      <w:pPr>
        <w:jc w:val="center"/>
        <w:rPr>
          <w:rFonts w:ascii="Arial" w:hAnsi="Arial" w:cs="Arial"/>
          <w:b/>
          <w:bCs/>
        </w:rPr>
      </w:pPr>
    </w:p>
    <w:p w:rsidR="00F43B53" w:rsidRDefault="00F43B53" w:rsidP="00F43B53">
      <w:pPr>
        <w:jc w:val="center"/>
        <w:rPr>
          <w:rFonts w:ascii="Arial" w:hAnsi="Arial" w:cs="Arial"/>
          <w:b/>
          <w:bCs/>
        </w:rPr>
      </w:pPr>
    </w:p>
    <w:p w:rsidR="00F43B53" w:rsidRDefault="00F43B53" w:rsidP="00F43B53">
      <w:pPr>
        <w:jc w:val="center"/>
        <w:rPr>
          <w:rFonts w:ascii="Arial" w:hAnsi="Arial" w:cs="Arial"/>
          <w:b/>
          <w:bCs/>
        </w:rPr>
      </w:pPr>
    </w:p>
    <w:p w:rsidR="00F43B53" w:rsidRDefault="00F43B53" w:rsidP="00F43B53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F43B53" w:rsidRDefault="00F43B53" w:rsidP="00F43B53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Подгорная</w:t>
      </w:r>
    </w:p>
    <w:p w:rsidR="00F43B53" w:rsidRDefault="00F43B53" w:rsidP="00F43B53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0+591</w:t>
      </w:r>
    </w:p>
    <w:p w:rsidR="00F43B53" w:rsidRDefault="00F43B53" w:rsidP="00F43B53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F43B53" w:rsidRDefault="00F43B53" w:rsidP="00F43B53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85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1"/>
        <w:gridCol w:w="1414"/>
        <w:gridCol w:w="1446"/>
        <w:gridCol w:w="1434"/>
        <w:gridCol w:w="1667"/>
        <w:gridCol w:w="1633"/>
        <w:gridCol w:w="1667"/>
      </w:tblGrid>
      <w:tr w:rsidR="00F43B53" w:rsidTr="0065064C">
        <w:trPr>
          <w:trHeight w:val="26"/>
          <w:tblHeader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F43B53" w:rsidTr="0065064C">
        <w:trPr>
          <w:trHeight w:val="26"/>
          <w:tblHeader/>
          <w:jc w:val="center"/>
        </w:trPr>
        <w:tc>
          <w:tcPr>
            <w:tcW w:w="59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1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4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3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6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F43B53" w:rsidTr="0065064C">
        <w:trPr>
          <w:trHeight w:val="26"/>
          <w:tblHeader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3B53" w:rsidRDefault="00F43B53" w:rsidP="006506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F43B53" w:rsidTr="0065064C">
        <w:trPr>
          <w:trHeight w:val="26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1182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</w:p>
        </w:tc>
      </w:tr>
      <w:tr w:rsidR="00F43B53" w:rsidTr="0065064C">
        <w:trPr>
          <w:trHeight w:val="26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0+591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</w:p>
        </w:tc>
      </w:tr>
      <w:tr w:rsidR="00F43B53" w:rsidTr="0065064C">
        <w:trPr>
          <w:trHeight w:val="26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0+591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3B53" w:rsidRDefault="00F43B53" w:rsidP="0065064C">
            <w:pPr>
              <w:rPr>
                <w:rFonts w:ascii="Arial" w:hAnsi="Arial" w:cs="Arial"/>
              </w:rPr>
            </w:pPr>
          </w:p>
        </w:tc>
      </w:tr>
    </w:tbl>
    <w:p w:rsidR="00F43B53" w:rsidRDefault="00F43B53">
      <w:pPr>
        <w:pStyle w:val="a3"/>
        <w:rPr>
          <w:rFonts w:eastAsia="MS Mincho"/>
        </w:rPr>
      </w:pPr>
    </w:p>
    <w:sectPr w:rsidR="00F43B53" w:rsidSect="00F43B5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4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496F71"/>
    <w:rsid w:val="001842E0"/>
    <w:rsid w:val="00215347"/>
    <w:rsid w:val="00496F71"/>
    <w:rsid w:val="005E26D1"/>
    <w:rsid w:val="00CF1149"/>
    <w:rsid w:val="00F43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6D1"/>
    <w:rPr>
      <w:sz w:val="24"/>
      <w:szCs w:val="24"/>
    </w:rPr>
  </w:style>
  <w:style w:type="paragraph" w:styleId="1">
    <w:name w:val="heading 1"/>
    <w:basedOn w:val="a"/>
    <w:next w:val="a"/>
    <w:qFormat/>
    <w:rsid w:val="005E26D1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E26D1"/>
    <w:rPr>
      <w:rFonts w:ascii="Courier New" w:hAnsi="Courier New" w:cs="Courier New"/>
      <w:sz w:val="20"/>
      <w:szCs w:val="20"/>
    </w:rPr>
  </w:style>
  <w:style w:type="paragraph" w:styleId="a4">
    <w:name w:val="Document Map"/>
    <w:basedOn w:val="a"/>
    <w:link w:val="a5"/>
    <w:rsid w:val="00F43B53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rsid w:val="00F43B53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F43B53"/>
    <w:pPr>
      <w:jc w:val="center"/>
    </w:pPr>
    <w:rPr>
      <w:rFonts w:ascii="Arial" w:hAnsi="Arial" w:cs="Arial"/>
      <w:b/>
      <w:bCs/>
    </w:rPr>
  </w:style>
  <w:style w:type="character" w:customStyle="1" w:styleId="a7">
    <w:name w:val="Название Знак"/>
    <w:basedOn w:val="a0"/>
    <w:link w:val="a6"/>
    <w:rsid w:val="00F43B53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3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2019-06-05T14:56:00Z</dcterms:created>
  <dcterms:modified xsi:type="dcterms:W3CDTF">2019-06-08T10:04:00Z</dcterms:modified>
</cp:coreProperties>
</file>